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5460D" w14:textId="77777777" w:rsidR="001A3E0B" w:rsidRDefault="001A3E0B" w:rsidP="001A3E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PLESYNGTON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d.1405)</w:t>
      </w:r>
    </w:p>
    <w:p w14:paraId="560D38FD" w14:textId="77777777" w:rsidR="001A3E0B" w:rsidRDefault="001A3E0B" w:rsidP="001A3E0B">
      <w:pPr>
        <w:rPr>
          <w:rFonts w:ascii="Times New Roman" w:hAnsi="Times New Roman" w:cs="Times New Roman"/>
          <w:sz w:val="24"/>
          <w:szCs w:val="24"/>
        </w:rPr>
      </w:pPr>
    </w:p>
    <w:p w14:paraId="54501AB3" w14:textId="77777777" w:rsidR="001A3E0B" w:rsidRDefault="001A3E0B" w:rsidP="001A3E0B">
      <w:pPr>
        <w:rPr>
          <w:rFonts w:ascii="Times New Roman" w:hAnsi="Times New Roman" w:cs="Times New Roman"/>
          <w:sz w:val="24"/>
          <w:szCs w:val="24"/>
        </w:rPr>
      </w:pPr>
    </w:p>
    <w:p w14:paraId="201D283C" w14:textId="77777777" w:rsidR="001A3E0B" w:rsidRDefault="001A3E0B" w:rsidP="001A3E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May1405</w:t>
      </w:r>
      <w:r>
        <w:rPr>
          <w:rFonts w:ascii="Times New Roman" w:hAnsi="Times New Roman" w:cs="Times New Roman"/>
          <w:sz w:val="24"/>
          <w:szCs w:val="24"/>
        </w:rPr>
        <w:tab/>
        <w:t>He had died by this date.   (C.F.R. 1399-1405 p.267)</w:t>
      </w:r>
    </w:p>
    <w:p w14:paraId="199D4C28" w14:textId="77777777" w:rsidR="001A3E0B" w:rsidRDefault="001A3E0B" w:rsidP="001A3E0B">
      <w:pPr>
        <w:rPr>
          <w:rFonts w:ascii="Times New Roman" w:hAnsi="Times New Roman" w:cs="Times New Roman"/>
          <w:sz w:val="24"/>
          <w:szCs w:val="24"/>
        </w:rPr>
      </w:pPr>
    </w:p>
    <w:p w14:paraId="427F6383" w14:textId="77777777" w:rsidR="001A3E0B" w:rsidRDefault="001A3E0B" w:rsidP="001A3E0B">
      <w:pPr>
        <w:rPr>
          <w:rFonts w:ascii="Times New Roman" w:hAnsi="Times New Roman" w:cs="Times New Roman"/>
          <w:sz w:val="24"/>
          <w:szCs w:val="24"/>
        </w:rPr>
      </w:pPr>
    </w:p>
    <w:p w14:paraId="2C196F49" w14:textId="77777777" w:rsidR="001A3E0B" w:rsidRDefault="001A3E0B" w:rsidP="001A3E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June 2021</w:t>
      </w:r>
    </w:p>
    <w:p w14:paraId="244CB18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29F45" w14:textId="77777777" w:rsidR="001A3E0B" w:rsidRDefault="001A3E0B" w:rsidP="009139A6">
      <w:r>
        <w:separator/>
      </w:r>
    </w:p>
  </w:endnote>
  <w:endnote w:type="continuationSeparator" w:id="0">
    <w:p w14:paraId="15767C91" w14:textId="77777777" w:rsidR="001A3E0B" w:rsidRDefault="001A3E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88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A807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993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2B4E0" w14:textId="77777777" w:rsidR="001A3E0B" w:rsidRDefault="001A3E0B" w:rsidP="009139A6">
      <w:r>
        <w:separator/>
      </w:r>
    </w:p>
  </w:footnote>
  <w:footnote w:type="continuationSeparator" w:id="0">
    <w:p w14:paraId="6F852BC6" w14:textId="77777777" w:rsidR="001A3E0B" w:rsidRDefault="001A3E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2F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CB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C9B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E0B"/>
    <w:rsid w:val="000666E0"/>
    <w:rsid w:val="001A3E0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ADDC8"/>
  <w15:chartTrackingRefBased/>
  <w15:docId w15:val="{08A09118-645E-4D62-9E21-C5A549A18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E0B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2021-07-02T18:02:00Z</dcterms:created>
  <dcterms:modified xsi:type="dcterms:W3CDTF">2021-07-02T18:02:00Z</dcterms:modified>
</cp:coreProperties>
</file>